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John IVELE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Alton, Hampshire,</w:t>
      </w: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24-54)</w:t>
      </w: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7DA9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7DA9" w:rsidRPr="005F1313" w:rsidRDefault="00417DA9" w:rsidP="00417D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2016</w:t>
      </w:r>
    </w:p>
    <w:p w:rsidR="006B2F86" w:rsidRPr="00417DA9" w:rsidRDefault="00417DA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17D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DA9" w:rsidRDefault="00417DA9" w:rsidP="00E71FC3">
      <w:pPr>
        <w:spacing w:after="0" w:line="240" w:lineRule="auto"/>
      </w:pPr>
      <w:r>
        <w:separator/>
      </w:r>
    </w:p>
  </w:endnote>
  <w:endnote w:type="continuationSeparator" w:id="0">
    <w:p w:rsidR="00417DA9" w:rsidRDefault="00417D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DA9" w:rsidRDefault="00417DA9" w:rsidP="00E71FC3">
      <w:pPr>
        <w:spacing w:after="0" w:line="240" w:lineRule="auto"/>
      </w:pPr>
      <w:r>
        <w:separator/>
      </w:r>
    </w:p>
  </w:footnote>
  <w:footnote w:type="continuationSeparator" w:id="0">
    <w:p w:rsidR="00417DA9" w:rsidRDefault="00417D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DA9"/>
    <w:rsid w:val="00417DA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D75E0"/>
  <w15:chartTrackingRefBased/>
  <w15:docId w15:val="{E4227474-21F7-4886-B48A-35E125252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2016-03-12T11:51:00Z</dcterms:created>
  <dcterms:modified xsi:type="dcterms:W3CDTF">2016-03-12T11:52:00Z</dcterms:modified>
</cp:coreProperties>
</file>